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369" w:tblpY="46"/>
        <w:tblW w:w="9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779"/>
        <w:gridCol w:w="1144"/>
        <w:gridCol w:w="5357"/>
      </w:tblGrid>
      <w:tr w:rsidR="00155B22">
        <w:trPr>
          <w:trHeight w:val="336"/>
        </w:trPr>
        <w:tc>
          <w:tcPr>
            <w:tcW w:w="9280" w:type="dxa"/>
            <w:gridSpan w:val="3"/>
            <w:shd w:val="clear" w:color="auto" w:fill="92D050"/>
          </w:tcPr>
          <w:p w:rsidR="00155B22" w:rsidRDefault="00155B22" w:rsidP="00527644">
            <w:pPr>
              <w:jc w:val="center"/>
              <w:rPr>
                <w:rFonts w:cs="Times New Roman"/>
                <w:b/>
                <w:bCs/>
                <w:color w:val="FFFFFF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FFFF"/>
                <w:sz w:val="28"/>
                <w:szCs w:val="28"/>
                <w:lang w:eastAsia="zh-CN"/>
              </w:rPr>
              <w:t>立命馆大学工科环境主题短期课程</w:t>
            </w:r>
            <w:r>
              <w:rPr>
                <w:color w:val="FFFFFF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color w:val="FFFFFF"/>
                <w:sz w:val="28"/>
                <w:szCs w:val="28"/>
                <w:lang w:eastAsia="zh-CN"/>
              </w:rPr>
              <w:t>日程表</w:t>
            </w:r>
          </w:p>
        </w:tc>
      </w:tr>
      <w:tr w:rsidR="00155B22" w:rsidRPr="002152AE">
        <w:trPr>
          <w:trHeight w:val="90"/>
        </w:trPr>
        <w:tc>
          <w:tcPr>
            <w:tcW w:w="2779" w:type="dxa"/>
          </w:tcPr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  <w:r w:rsidRPr="002152AE">
              <w:rPr>
                <w:rFonts w:hint="eastAsia"/>
              </w:rPr>
              <w:t>日程</w:t>
            </w:r>
          </w:p>
        </w:tc>
        <w:tc>
          <w:tcPr>
            <w:tcW w:w="6501" w:type="dxa"/>
            <w:gridSpan w:val="2"/>
          </w:tcPr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  <w:r w:rsidRPr="002152AE">
              <w:rPr>
                <w:rFonts w:hint="eastAsia"/>
              </w:rPr>
              <w:t>每日计划</w:t>
            </w:r>
          </w:p>
        </w:tc>
      </w:tr>
      <w:tr w:rsidR="00155B22" w:rsidRPr="002152AE">
        <w:trPr>
          <w:trHeight w:val="102"/>
        </w:trPr>
        <w:tc>
          <w:tcPr>
            <w:tcW w:w="2779" w:type="dxa"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  <w:r w:rsidRPr="002152AE">
              <w:rPr>
                <w:rFonts w:hint="eastAsia"/>
              </w:rPr>
              <w:t>第一天</w:t>
            </w:r>
          </w:p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</w:p>
        </w:tc>
        <w:tc>
          <w:tcPr>
            <w:tcW w:w="6501" w:type="dxa"/>
            <w:gridSpan w:val="2"/>
            <w:vAlign w:val="center"/>
          </w:tcPr>
          <w:p w:rsidR="00155B22" w:rsidRPr="002152AE" w:rsidRDefault="00155B22" w:rsidP="00155B22">
            <w:pPr>
              <w:ind w:firstLineChars="600" w:firstLine="31680"/>
              <w:rPr>
                <w:rFonts w:cs="Times New Roman"/>
                <w:lang w:eastAsia="zh-CN"/>
              </w:rPr>
            </w:pPr>
            <w:r w:rsidRPr="002152AE">
              <w:rPr>
                <w:rFonts w:hint="eastAsia"/>
                <w:lang w:eastAsia="zh-CN"/>
              </w:rPr>
              <w:t>全员从国内出发，乘坐国际航班抵达日本关西机场</w:t>
            </w:r>
          </w:p>
          <w:p w:rsidR="00155B22" w:rsidRPr="002152AE" w:rsidRDefault="00155B22" w:rsidP="00155B22">
            <w:pPr>
              <w:ind w:firstLineChars="600" w:firstLine="31680"/>
              <w:rPr>
                <w:rFonts w:cs="Times New Roman"/>
              </w:rPr>
            </w:pPr>
            <w:r w:rsidRPr="002152AE">
              <w:rPr>
                <w:rFonts w:hint="eastAsia"/>
              </w:rPr>
              <w:t>当晚举办欢迎会</w:t>
            </w:r>
          </w:p>
        </w:tc>
      </w:tr>
      <w:tr w:rsidR="00155B22" w:rsidRPr="002152AE">
        <w:trPr>
          <w:cantSplit/>
          <w:trHeight w:val="338"/>
        </w:trPr>
        <w:tc>
          <w:tcPr>
            <w:tcW w:w="2779" w:type="dxa"/>
            <w:vMerge w:val="restart"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</w:p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  <w:r w:rsidRPr="002152AE">
              <w:rPr>
                <w:rFonts w:hint="eastAsia"/>
              </w:rPr>
              <w:t>第二天</w:t>
            </w:r>
          </w:p>
          <w:p w:rsidR="00155B22" w:rsidRPr="002152AE" w:rsidRDefault="00155B22" w:rsidP="00527644">
            <w:pPr>
              <w:jc w:val="both"/>
              <w:rPr>
                <w:rFonts w:cs="Times New Roman"/>
              </w:rPr>
            </w:pPr>
          </w:p>
        </w:tc>
        <w:tc>
          <w:tcPr>
            <w:tcW w:w="1144" w:type="dxa"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  <w:r w:rsidRPr="002152AE">
              <w:rPr>
                <w:rFonts w:hint="eastAsia"/>
              </w:rPr>
              <w:t>上午</w:t>
            </w:r>
          </w:p>
        </w:tc>
        <w:tc>
          <w:tcPr>
            <w:tcW w:w="5357" w:type="dxa"/>
            <w:vAlign w:val="center"/>
          </w:tcPr>
          <w:p w:rsidR="00155B22" w:rsidRPr="002152AE" w:rsidRDefault="00155B22" w:rsidP="00527644">
            <w:pPr>
              <w:rPr>
                <w:rFonts w:cs="Times New Roman"/>
                <w:lang w:eastAsia="ja-JP"/>
              </w:rPr>
            </w:pPr>
            <w:r w:rsidRPr="002152AE">
              <w:rPr>
                <w:rFonts w:hint="eastAsia"/>
              </w:rPr>
              <w:t>说明会</w:t>
            </w:r>
          </w:p>
        </w:tc>
      </w:tr>
      <w:tr w:rsidR="00155B22" w:rsidRPr="002152AE">
        <w:trPr>
          <w:cantSplit/>
          <w:trHeight w:val="90"/>
        </w:trPr>
        <w:tc>
          <w:tcPr>
            <w:tcW w:w="2779" w:type="dxa"/>
            <w:vMerge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  <w:lang w:eastAsia="ja-JP"/>
              </w:rPr>
            </w:pPr>
          </w:p>
        </w:tc>
        <w:tc>
          <w:tcPr>
            <w:tcW w:w="1144" w:type="dxa"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  <w:r w:rsidRPr="002152AE">
              <w:rPr>
                <w:rFonts w:hint="eastAsia"/>
              </w:rPr>
              <w:t>下午</w:t>
            </w:r>
          </w:p>
        </w:tc>
        <w:tc>
          <w:tcPr>
            <w:tcW w:w="5357" w:type="dxa"/>
            <w:vAlign w:val="center"/>
          </w:tcPr>
          <w:p w:rsidR="00155B22" w:rsidRPr="002152AE" w:rsidRDefault="00155B22" w:rsidP="00527644">
            <w:pPr>
              <w:rPr>
                <w:lang w:eastAsia="ja-JP"/>
              </w:rPr>
            </w:pPr>
            <w:r w:rsidRPr="002152AE">
              <w:rPr>
                <w:rFonts w:hint="eastAsia"/>
                <w:lang w:eastAsia="ja-JP"/>
              </w:rPr>
              <w:t>欢迎</w:t>
            </w:r>
            <w:r w:rsidRPr="002152AE">
              <w:rPr>
                <w:lang w:eastAsia="ja-JP"/>
              </w:rPr>
              <w:t>party</w:t>
            </w:r>
          </w:p>
        </w:tc>
      </w:tr>
      <w:tr w:rsidR="00155B22" w:rsidRPr="002152AE">
        <w:trPr>
          <w:cantSplit/>
          <w:trHeight w:val="90"/>
        </w:trPr>
        <w:tc>
          <w:tcPr>
            <w:tcW w:w="2779" w:type="dxa"/>
            <w:vMerge w:val="restart"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  <w:r w:rsidRPr="002152AE">
              <w:rPr>
                <w:rFonts w:hint="eastAsia"/>
              </w:rPr>
              <w:t>第三天</w:t>
            </w:r>
          </w:p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</w:p>
        </w:tc>
        <w:tc>
          <w:tcPr>
            <w:tcW w:w="1144" w:type="dxa"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  <w:r w:rsidRPr="002152AE">
              <w:rPr>
                <w:rFonts w:hint="eastAsia"/>
              </w:rPr>
              <w:t>上午</w:t>
            </w:r>
          </w:p>
        </w:tc>
        <w:tc>
          <w:tcPr>
            <w:tcW w:w="5357" w:type="dxa"/>
            <w:vAlign w:val="center"/>
          </w:tcPr>
          <w:p w:rsidR="00155B22" w:rsidRPr="002152AE" w:rsidRDefault="00155B22" w:rsidP="00527644">
            <w:pPr>
              <w:rPr>
                <w:lang w:eastAsia="zh-CN"/>
              </w:rPr>
            </w:pPr>
            <w:r w:rsidRPr="002152AE">
              <w:rPr>
                <w:rFonts w:hint="eastAsia"/>
                <w:lang w:eastAsia="zh-CN"/>
              </w:rPr>
              <w:t>讲义</w:t>
            </w:r>
            <w:r w:rsidRPr="002152AE">
              <w:rPr>
                <w:lang w:eastAsia="zh-CN"/>
              </w:rPr>
              <w:t xml:space="preserve">1 </w:t>
            </w:r>
            <w:r w:rsidRPr="002152AE">
              <w:rPr>
                <w:rFonts w:hint="eastAsia"/>
                <w:lang w:eastAsia="zh-CN"/>
              </w:rPr>
              <w:t>水的可持续利用：讲解水的重要性、可持续利用以及环境问题的相关知识。</w:t>
            </w:r>
            <w:r w:rsidRPr="002152AE">
              <w:rPr>
                <w:lang w:eastAsia="zh-CN"/>
              </w:rPr>
              <w:t xml:space="preserve"> </w:t>
            </w:r>
          </w:p>
        </w:tc>
      </w:tr>
      <w:tr w:rsidR="00155B22" w:rsidRPr="002152AE">
        <w:trPr>
          <w:cantSplit/>
          <w:trHeight w:val="90"/>
        </w:trPr>
        <w:tc>
          <w:tcPr>
            <w:tcW w:w="2779" w:type="dxa"/>
            <w:vMerge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  <w:lang w:eastAsia="zh-CN"/>
              </w:rPr>
            </w:pPr>
          </w:p>
        </w:tc>
        <w:tc>
          <w:tcPr>
            <w:tcW w:w="1144" w:type="dxa"/>
            <w:vMerge w:val="restart"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  <w:r w:rsidRPr="002152AE">
              <w:rPr>
                <w:rFonts w:hint="eastAsia"/>
              </w:rPr>
              <w:t>下午</w:t>
            </w:r>
          </w:p>
        </w:tc>
        <w:tc>
          <w:tcPr>
            <w:tcW w:w="5357" w:type="dxa"/>
            <w:vAlign w:val="center"/>
          </w:tcPr>
          <w:p w:rsidR="00155B22" w:rsidRPr="002152AE" w:rsidRDefault="00155B22" w:rsidP="00527644">
            <w:pPr>
              <w:rPr>
                <w:rFonts w:cs="Times New Roman"/>
                <w:lang w:eastAsia="zh-CN"/>
              </w:rPr>
            </w:pPr>
            <w:r w:rsidRPr="002152AE">
              <w:rPr>
                <w:rFonts w:hint="eastAsia"/>
                <w:lang w:eastAsia="zh-CN"/>
              </w:rPr>
              <w:t>讲义</w:t>
            </w:r>
            <w:r w:rsidRPr="002152AE">
              <w:rPr>
                <w:lang w:eastAsia="zh-CN"/>
              </w:rPr>
              <w:t xml:space="preserve">2 </w:t>
            </w:r>
            <w:r w:rsidRPr="002152AE">
              <w:rPr>
                <w:rFonts w:hint="eastAsia"/>
                <w:lang w:eastAsia="zh-CN"/>
              </w:rPr>
              <w:t>大气：讲解大气污染的原因及防治。</w:t>
            </w:r>
          </w:p>
        </w:tc>
      </w:tr>
      <w:tr w:rsidR="00155B22" w:rsidRPr="002152AE">
        <w:trPr>
          <w:cantSplit/>
          <w:trHeight w:val="90"/>
        </w:trPr>
        <w:tc>
          <w:tcPr>
            <w:tcW w:w="2779" w:type="dxa"/>
            <w:vMerge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  <w:lang w:eastAsia="zh-CN"/>
              </w:rPr>
            </w:pPr>
          </w:p>
        </w:tc>
        <w:tc>
          <w:tcPr>
            <w:tcW w:w="1144" w:type="dxa"/>
            <w:vMerge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  <w:lang w:eastAsia="zh-CN"/>
              </w:rPr>
            </w:pPr>
          </w:p>
        </w:tc>
        <w:tc>
          <w:tcPr>
            <w:tcW w:w="5357" w:type="dxa"/>
            <w:vAlign w:val="center"/>
          </w:tcPr>
          <w:p w:rsidR="00155B22" w:rsidRPr="002152AE" w:rsidRDefault="00155B22" w:rsidP="00527644">
            <w:pPr>
              <w:rPr>
                <w:rFonts w:cs="Times New Roman"/>
              </w:rPr>
            </w:pPr>
            <w:r w:rsidRPr="002152AE">
              <w:rPr>
                <w:rFonts w:hint="eastAsia"/>
              </w:rPr>
              <w:t>日本文化体验</w:t>
            </w:r>
          </w:p>
        </w:tc>
      </w:tr>
      <w:tr w:rsidR="00155B22" w:rsidRPr="002152AE">
        <w:trPr>
          <w:cantSplit/>
          <w:trHeight w:val="162"/>
        </w:trPr>
        <w:tc>
          <w:tcPr>
            <w:tcW w:w="2779" w:type="dxa"/>
            <w:vMerge w:val="restart"/>
            <w:vAlign w:val="center"/>
          </w:tcPr>
          <w:p w:rsidR="00155B22" w:rsidRPr="002152AE" w:rsidRDefault="00155B22" w:rsidP="00155B22">
            <w:pPr>
              <w:ind w:firstLineChars="50" w:firstLine="31680"/>
              <w:jc w:val="center"/>
              <w:rPr>
                <w:rFonts w:cs="Times New Roman"/>
              </w:rPr>
            </w:pPr>
            <w:r w:rsidRPr="002152AE">
              <w:rPr>
                <w:rFonts w:hint="eastAsia"/>
              </w:rPr>
              <w:t>第四天</w:t>
            </w:r>
          </w:p>
          <w:p w:rsidR="00155B22" w:rsidRPr="002152AE" w:rsidRDefault="00155B22" w:rsidP="00155B22">
            <w:pPr>
              <w:ind w:firstLineChars="50" w:firstLine="31680"/>
              <w:jc w:val="center"/>
              <w:rPr>
                <w:rFonts w:cs="Times New Roman"/>
              </w:rPr>
            </w:pPr>
          </w:p>
        </w:tc>
        <w:tc>
          <w:tcPr>
            <w:tcW w:w="1144" w:type="dxa"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  <w:r w:rsidRPr="002152AE">
              <w:rPr>
                <w:rFonts w:hint="eastAsia"/>
              </w:rPr>
              <w:t>上午</w:t>
            </w:r>
          </w:p>
        </w:tc>
        <w:tc>
          <w:tcPr>
            <w:tcW w:w="5357" w:type="dxa"/>
            <w:vAlign w:val="center"/>
          </w:tcPr>
          <w:p w:rsidR="00155B22" w:rsidRPr="002152AE" w:rsidRDefault="00155B22" w:rsidP="00527644">
            <w:pPr>
              <w:rPr>
                <w:rFonts w:cs="Times New Roman"/>
              </w:rPr>
            </w:pPr>
            <w:r w:rsidRPr="002152AE">
              <w:rPr>
                <w:rFonts w:hint="eastAsia"/>
              </w:rPr>
              <w:t>实验：水质分析</w:t>
            </w:r>
          </w:p>
        </w:tc>
      </w:tr>
      <w:tr w:rsidR="00155B22" w:rsidRPr="002152AE">
        <w:trPr>
          <w:cantSplit/>
          <w:trHeight w:val="90"/>
        </w:trPr>
        <w:tc>
          <w:tcPr>
            <w:tcW w:w="2779" w:type="dxa"/>
            <w:vMerge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</w:p>
        </w:tc>
        <w:tc>
          <w:tcPr>
            <w:tcW w:w="1144" w:type="dxa"/>
            <w:vMerge w:val="restart"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  <w:r w:rsidRPr="002152AE">
              <w:rPr>
                <w:rFonts w:hint="eastAsia"/>
              </w:rPr>
              <w:t>下午</w:t>
            </w:r>
          </w:p>
        </w:tc>
        <w:tc>
          <w:tcPr>
            <w:tcW w:w="5357" w:type="dxa"/>
            <w:vAlign w:val="center"/>
          </w:tcPr>
          <w:p w:rsidR="00155B22" w:rsidRPr="002152AE" w:rsidRDefault="00155B22" w:rsidP="00527644">
            <w:pPr>
              <w:rPr>
                <w:rFonts w:cs="Times New Roman"/>
                <w:lang w:eastAsia="zh-CN"/>
              </w:rPr>
            </w:pPr>
            <w:r w:rsidRPr="002152AE">
              <w:rPr>
                <w:rFonts w:hint="eastAsia"/>
                <w:lang w:eastAsia="zh-CN"/>
              </w:rPr>
              <w:t>讲义</w:t>
            </w:r>
            <w:r w:rsidRPr="002152AE">
              <w:rPr>
                <w:lang w:eastAsia="zh-CN"/>
              </w:rPr>
              <w:t>3</w:t>
            </w:r>
            <w:r w:rsidRPr="002152AE">
              <w:rPr>
                <w:rFonts w:hint="eastAsia"/>
                <w:lang w:eastAsia="zh-CN"/>
              </w:rPr>
              <w:t>能源问题：讲解发电与用电的有关知识。</w:t>
            </w:r>
          </w:p>
        </w:tc>
      </w:tr>
      <w:tr w:rsidR="00155B22" w:rsidRPr="002152AE">
        <w:trPr>
          <w:cantSplit/>
          <w:trHeight w:val="90"/>
        </w:trPr>
        <w:tc>
          <w:tcPr>
            <w:tcW w:w="2779" w:type="dxa"/>
            <w:vMerge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  <w:lang w:eastAsia="zh-CN"/>
              </w:rPr>
            </w:pPr>
          </w:p>
        </w:tc>
        <w:tc>
          <w:tcPr>
            <w:tcW w:w="1144" w:type="dxa"/>
            <w:vMerge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  <w:lang w:eastAsia="zh-CN"/>
              </w:rPr>
            </w:pPr>
          </w:p>
        </w:tc>
        <w:tc>
          <w:tcPr>
            <w:tcW w:w="5357" w:type="dxa"/>
            <w:vAlign w:val="center"/>
          </w:tcPr>
          <w:p w:rsidR="00155B22" w:rsidRPr="002152AE" w:rsidRDefault="00155B22" w:rsidP="00527644">
            <w:pPr>
              <w:rPr>
                <w:rFonts w:cs="Times New Roman"/>
                <w:lang w:eastAsia="zh-CN"/>
              </w:rPr>
            </w:pPr>
            <w:r w:rsidRPr="002152AE">
              <w:rPr>
                <w:rFonts w:hint="eastAsia"/>
                <w:lang w:eastAsia="zh-CN"/>
              </w:rPr>
              <w:t>讲义</w:t>
            </w:r>
            <w:r w:rsidRPr="002152AE">
              <w:rPr>
                <w:lang w:eastAsia="zh-CN"/>
              </w:rPr>
              <w:t>4</w:t>
            </w:r>
            <w:r w:rsidRPr="002152AE">
              <w:rPr>
                <w:rFonts w:hint="eastAsia"/>
                <w:lang w:eastAsia="zh-CN"/>
              </w:rPr>
              <w:t>水循环系统：详细讲解日本的自来水系统。</w:t>
            </w:r>
          </w:p>
        </w:tc>
      </w:tr>
      <w:tr w:rsidR="00155B22" w:rsidRPr="002152AE">
        <w:trPr>
          <w:cantSplit/>
          <w:trHeight w:val="465"/>
        </w:trPr>
        <w:tc>
          <w:tcPr>
            <w:tcW w:w="2779" w:type="dxa"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  <w:lang w:eastAsia="zh-CN"/>
              </w:rPr>
            </w:pPr>
          </w:p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  <w:r w:rsidRPr="002152AE">
              <w:rPr>
                <w:rFonts w:hint="eastAsia"/>
              </w:rPr>
              <w:t>第五天</w:t>
            </w:r>
          </w:p>
          <w:p w:rsidR="00155B22" w:rsidRPr="002152AE" w:rsidRDefault="00155B22" w:rsidP="00155B22">
            <w:pPr>
              <w:tabs>
                <w:tab w:val="left" w:pos="426"/>
              </w:tabs>
              <w:ind w:leftChars="67" w:left="31680"/>
              <w:jc w:val="center"/>
              <w:rPr>
                <w:rFonts w:cs="Times New Roman"/>
              </w:rPr>
            </w:pPr>
          </w:p>
        </w:tc>
        <w:tc>
          <w:tcPr>
            <w:tcW w:w="1144" w:type="dxa"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  <w:r w:rsidRPr="002152AE">
              <w:rPr>
                <w:rFonts w:hint="eastAsia"/>
              </w:rPr>
              <w:t>终日</w:t>
            </w:r>
          </w:p>
        </w:tc>
        <w:tc>
          <w:tcPr>
            <w:tcW w:w="5357" w:type="dxa"/>
            <w:vAlign w:val="center"/>
          </w:tcPr>
          <w:p w:rsidR="00155B22" w:rsidRPr="002152AE" w:rsidRDefault="00155B22" w:rsidP="00527644">
            <w:pPr>
              <w:rPr>
                <w:rFonts w:cs="Times New Roman"/>
              </w:rPr>
            </w:pPr>
            <w:r w:rsidRPr="002152AE">
              <w:rPr>
                <w:rFonts w:hint="eastAsia"/>
              </w:rPr>
              <w:t>现地视察：琵琶湖</w:t>
            </w:r>
          </w:p>
        </w:tc>
      </w:tr>
      <w:tr w:rsidR="00155B22" w:rsidRPr="002152AE">
        <w:trPr>
          <w:cantSplit/>
          <w:trHeight w:val="158"/>
        </w:trPr>
        <w:tc>
          <w:tcPr>
            <w:tcW w:w="2779" w:type="dxa"/>
            <w:vMerge w:val="restart"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</w:p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  <w:r w:rsidRPr="002152AE">
              <w:rPr>
                <w:rFonts w:hint="eastAsia"/>
              </w:rPr>
              <w:t>第六天</w:t>
            </w:r>
          </w:p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</w:p>
        </w:tc>
        <w:tc>
          <w:tcPr>
            <w:tcW w:w="1144" w:type="dxa"/>
            <w:vMerge w:val="restart"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  <w:r w:rsidRPr="002152AE">
              <w:rPr>
                <w:rFonts w:hint="eastAsia"/>
              </w:rPr>
              <w:t>上午</w:t>
            </w:r>
          </w:p>
        </w:tc>
        <w:tc>
          <w:tcPr>
            <w:tcW w:w="5357" w:type="dxa"/>
            <w:vAlign w:val="center"/>
          </w:tcPr>
          <w:p w:rsidR="00155B22" w:rsidRPr="002152AE" w:rsidRDefault="00155B22" w:rsidP="00527644">
            <w:pPr>
              <w:rPr>
                <w:rFonts w:cs="Times New Roman"/>
                <w:lang w:eastAsia="zh-CN"/>
              </w:rPr>
            </w:pPr>
            <w:r w:rsidRPr="002152AE">
              <w:rPr>
                <w:rFonts w:hint="eastAsia"/>
                <w:lang w:eastAsia="zh-CN"/>
              </w:rPr>
              <w:t>讲义</w:t>
            </w:r>
            <w:r w:rsidRPr="002152AE">
              <w:rPr>
                <w:lang w:eastAsia="zh-CN"/>
              </w:rPr>
              <w:t>5</w:t>
            </w:r>
            <w:r w:rsidRPr="002152AE">
              <w:rPr>
                <w:rFonts w:hint="eastAsia"/>
                <w:lang w:eastAsia="zh-CN"/>
              </w:rPr>
              <w:t>废弃物再利用：讲解废弃物的管理与再利用</w:t>
            </w:r>
          </w:p>
        </w:tc>
      </w:tr>
      <w:tr w:rsidR="00155B22" w:rsidRPr="002152AE">
        <w:trPr>
          <w:cantSplit/>
          <w:trHeight w:val="157"/>
        </w:trPr>
        <w:tc>
          <w:tcPr>
            <w:tcW w:w="2779" w:type="dxa"/>
            <w:vMerge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  <w:lang w:eastAsia="zh-CN"/>
              </w:rPr>
            </w:pPr>
          </w:p>
        </w:tc>
        <w:tc>
          <w:tcPr>
            <w:tcW w:w="1144" w:type="dxa"/>
            <w:vMerge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  <w:lang w:eastAsia="zh-CN"/>
              </w:rPr>
            </w:pPr>
          </w:p>
        </w:tc>
        <w:tc>
          <w:tcPr>
            <w:tcW w:w="5357" w:type="dxa"/>
            <w:vAlign w:val="center"/>
          </w:tcPr>
          <w:p w:rsidR="00155B22" w:rsidRPr="002152AE" w:rsidRDefault="00155B22" w:rsidP="00527644">
            <w:pPr>
              <w:rPr>
                <w:rFonts w:cs="Times New Roman"/>
                <w:lang w:eastAsia="zh-CN"/>
              </w:rPr>
            </w:pPr>
            <w:r w:rsidRPr="002152AE">
              <w:rPr>
                <w:rFonts w:hint="eastAsia"/>
                <w:lang w:eastAsia="zh-CN"/>
              </w:rPr>
              <w:t>讲义</w:t>
            </w:r>
            <w:r w:rsidRPr="002152AE">
              <w:rPr>
                <w:lang w:eastAsia="zh-CN"/>
              </w:rPr>
              <w:t>6</w:t>
            </w:r>
            <w:r w:rsidRPr="002152AE">
              <w:rPr>
                <w:rFonts w:hint="eastAsia"/>
                <w:lang w:eastAsia="zh-CN"/>
              </w:rPr>
              <w:t>建设原材料：介绍建筑新材料。</w:t>
            </w:r>
          </w:p>
        </w:tc>
      </w:tr>
      <w:tr w:rsidR="00155B22" w:rsidRPr="002152AE">
        <w:trPr>
          <w:cantSplit/>
          <w:trHeight w:val="90"/>
        </w:trPr>
        <w:tc>
          <w:tcPr>
            <w:tcW w:w="2779" w:type="dxa"/>
            <w:vMerge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  <w:lang w:eastAsia="zh-CN"/>
              </w:rPr>
            </w:pPr>
          </w:p>
        </w:tc>
        <w:tc>
          <w:tcPr>
            <w:tcW w:w="1144" w:type="dxa"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  <w:r w:rsidRPr="002152AE">
              <w:rPr>
                <w:rFonts w:hint="eastAsia"/>
              </w:rPr>
              <w:t>下午</w:t>
            </w:r>
          </w:p>
        </w:tc>
        <w:tc>
          <w:tcPr>
            <w:tcW w:w="5357" w:type="dxa"/>
            <w:vAlign w:val="center"/>
          </w:tcPr>
          <w:p w:rsidR="00155B22" w:rsidRPr="002152AE" w:rsidRDefault="00155B22" w:rsidP="00527644">
            <w:pPr>
              <w:rPr>
                <w:rFonts w:cs="Times New Roman"/>
                <w:lang w:eastAsia="zh-CN"/>
              </w:rPr>
            </w:pPr>
            <w:r w:rsidRPr="002152AE">
              <w:rPr>
                <w:rFonts w:hint="eastAsia"/>
                <w:lang w:eastAsia="zh-CN"/>
              </w:rPr>
              <w:t>演习：（和日本学生一起）研讨会，关于琵琶湖环境问题</w:t>
            </w:r>
          </w:p>
        </w:tc>
      </w:tr>
      <w:tr w:rsidR="00155B22" w:rsidRPr="002152AE">
        <w:trPr>
          <w:trHeight w:val="186"/>
        </w:trPr>
        <w:tc>
          <w:tcPr>
            <w:tcW w:w="2779" w:type="dxa"/>
            <w:vMerge w:val="restart"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  <w:lang w:eastAsia="zh-CN"/>
              </w:rPr>
            </w:pPr>
          </w:p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  <w:r w:rsidRPr="002152AE">
              <w:rPr>
                <w:rFonts w:hint="eastAsia"/>
              </w:rPr>
              <w:t>第七天</w:t>
            </w:r>
          </w:p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</w:p>
        </w:tc>
        <w:tc>
          <w:tcPr>
            <w:tcW w:w="1144" w:type="dxa"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  <w:r w:rsidRPr="002152AE">
              <w:rPr>
                <w:rFonts w:hint="eastAsia"/>
              </w:rPr>
              <w:t>上午</w:t>
            </w:r>
          </w:p>
        </w:tc>
        <w:tc>
          <w:tcPr>
            <w:tcW w:w="5357" w:type="dxa"/>
            <w:vAlign w:val="center"/>
          </w:tcPr>
          <w:p w:rsidR="00155B22" w:rsidRPr="002152AE" w:rsidRDefault="00155B22" w:rsidP="00527644">
            <w:pPr>
              <w:rPr>
                <w:rFonts w:cs="Times New Roman"/>
              </w:rPr>
            </w:pPr>
            <w:r w:rsidRPr="002152AE">
              <w:rPr>
                <w:rFonts w:hint="eastAsia"/>
              </w:rPr>
              <w:t>朝日啤酒厂参观</w:t>
            </w:r>
          </w:p>
        </w:tc>
      </w:tr>
      <w:tr w:rsidR="00155B22" w:rsidRPr="002152AE">
        <w:trPr>
          <w:trHeight w:val="170"/>
        </w:trPr>
        <w:tc>
          <w:tcPr>
            <w:tcW w:w="2779" w:type="dxa"/>
            <w:vMerge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</w:p>
        </w:tc>
        <w:tc>
          <w:tcPr>
            <w:tcW w:w="1144" w:type="dxa"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  <w:r w:rsidRPr="002152AE">
              <w:rPr>
                <w:rFonts w:hint="eastAsia"/>
              </w:rPr>
              <w:t>下午</w:t>
            </w:r>
          </w:p>
        </w:tc>
        <w:tc>
          <w:tcPr>
            <w:tcW w:w="5357" w:type="dxa"/>
            <w:vAlign w:val="center"/>
          </w:tcPr>
          <w:p w:rsidR="00155B22" w:rsidRPr="002152AE" w:rsidRDefault="00155B22" w:rsidP="00527644">
            <w:pPr>
              <w:rPr>
                <w:rFonts w:cs="Times New Roman"/>
              </w:rPr>
            </w:pPr>
            <w:r w:rsidRPr="002152AE">
              <w:rPr>
                <w:rFonts w:hint="eastAsia"/>
              </w:rPr>
              <w:t>大阪心斋桥参观</w:t>
            </w:r>
          </w:p>
        </w:tc>
      </w:tr>
      <w:tr w:rsidR="00155B22" w:rsidRPr="002152AE">
        <w:trPr>
          <w:cantSplit/>
          <w:trHeight w:val="362"/>
        </w:trPr>
        <w:tc>
          <w:tcPr>
            <w:tcW w:w="2779" w:type="dxa"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  <w:lang w:eastAsia="ja-JP"/>
              </w:rPr>
            </w:pPr>
          </w:p>
          <w:p w:rsidR="00155B22" w:rsidRPr="002152AE" w:rsidRDefault="00155B22" w:rsidP="00527644">
            <w:pPr>
              <w:jc w:val="center"/>
              <w:rPr>
                <w:rFonts w:cs="Times New Roman"/>
                <w:lang w:eastAsia="ja-JP"/>
              </w:rPr>
            </w:pPr>
            <w:r w:rsidRPr="002152AE">
              <w:rPr>
                <w:rFonts w:hint="eastAsia"/>
                <w:lang w:eastAsia="ja-JP"/>
              </w:rPr>
              <w:t>第八天</w:t>
            </w:r>
          </w:p>
          <w:p w:rsidR="00155B22" w:rsidRPr="002152AE" w:rsidRDefault="00155B22" w:rsidP="00527644">
            <w:pPr>
              <w:jc w:val="center"/>
              <w:rPr>
                <w:rFonts w:cs="Times New Roman"/>
                <w:lang w:eastAsia="ja-JP"/>
              </w:rPr>
            </w:pPr>
          </w:p>
        </w:tc>
        <w:tc>
          <w:tcPr>
            <w:tcW w:w="1144" w:type="dxa"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  <w:r w:rsidRPr="002152AE">
              <w:rPr>
                <w:rFonts w:hint="eastAsia"/>
              </w:rPr>
              <w:t>终日</w:t>
            </w:r>
          </w:p>
        </w:tc>
        <w:tc>
          <w:tcPr>
            <w:tcW w:w="5357" w:type="dxa"/>
            <w:vAlign w:val="center"/>
          </w:tcPr>
          <w:p w:rsidR="00155B22" w:rsidRPr="002152AE" w:rsidRDefault="00155B22" w:rsidP="00527644">
            <w:pPr>
              <w:rPr>
                <w:rFonts w:cs="Times New Roman"/>
                <w:lang w:eastAsia="zh-CN"/>
              </w:rPr>
            </w:pPr>
            <w:r w:rsidRPr="002152AE">
              <w:rPr>
                <w:rFonts w:hint="eastAsia"/>
                <w:lang w:eastAsia="zh-CN"/>
              </w:rPr>
              <w:t>自由活动（建议到京都参观）</w:t>
            </w:r>
          </w:p>
        </w:tc>
      </w:tr>
      <w:tr w:rsidR="00155B22" w:rsidRPr="002152AE">
        <w:trPr>
          <w:cantSplit/>
          <w:trHeight w:val="367"/>
        </w:trPr>
        <w:tc>
          <w:tcPr>
            <w:tcW w:w="2779" w:type="dxa"/>
            <w:vMerge w:val="restart"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  <w:lang w:eastAsia="zh-CN"/>
              </w:rPr>
            </w:pPr>
          </w:p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  <w:r w:rsidRPr="002152AE">
              <w:rPr>
                <w:rFonts w:hint="eastAsia"/>
              </w:rPr>
              <w:t>第九天</w:t>
            </w:r>
          </w:p>
          <w:p w:rsidR="00155B22" w:rsidRPr="002152AE" w:rsidRDefault="00155B22" w:rsidP="00527644">
            <w:pPr>
              <w:jc w:val="both"/>
              <w:rPr>
                <w:rFonts w:cs="Times New Roman"/>
              </w:rPr>
            </w:pPr>
          </w:p>
        </w:tc>
        <w:tc>
          <w:tcPr>
            <w:tcW w:w="1144" w:type="dxa"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  <w:r w:rsidRPr="002152AE">
              <w:rPr>
                <w:rFonts w:hint="eastAsia"/>
              </w:rPr>
              <w:t>上午</w:t>
            </w:r>
          </w:p>
        </w:tc>
        <w:tc>
          <w:tcPr>
            <w:tcW w:w="5357" w:type="dxa"/>
            <w:vAlign w:val="center"/>
          </w:tcPr>
          <w:p w:rsidR="00155B22" w:rsidRPr="002152AE" w:rsidRDefault="00155B22" w:rsidP="00527644">
            <w:pPr>
              <w:rPr>
                <w:rFonts w:cs="Times New Roman"/>
                <w:lang w:eastAsia="zh-CN"/>
              </w:rPr>
            </w:pPr>
            <w:r w:rsidRPr="002152AE">
              <w:rPr>
                <w:rFonts w:hint="eastAsia"/>
                <w:lang w:eastAsia="zh-CN"/>
              </w:rPr>
              <w:t>讲义</w:t>
            </w:r>
            <w:r w:rsidRPr="002152AE">
              <w:rPr>
                <w:lang w:eastAsia="zh-CN"/>
              </w:rPr>
              <w:t>7</w:t>
            </w:r>
            <w:r w:rsidRPr="002152AE">
              <w:rPr>
                <w:rFonts w:hint="eastAsia"/>
                <w:lang w:eastAsia="zh-CN"/>
              </w:rPr>
              <w:t>环境评价系统：从环境方面看各行业的生命周期评估策略。</w:t>
            </w:r>
          </w:p>
        </w:tc>
      </w:tr>
      <w:tr w:rsidR="00155B22" w:rsidRPr="002152AE">
        <w:trPr>
          <w:cantSplit/>
          <w:trHeight w:val="360"/>
        </w:trPr>
        <w:tc>
          <w:tcPr>
            <w:tcW w:w="2779" w:type="dxa"/>
            <w:vMerge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  <w:lang w:eastAsia="zh-CN"/>
              </w:rPr>
            </w:pPr>
          </w:p>
        </w:tc>
        <w:tc>
          <w:tcPr>
            <w:tcW w:w="1144" w:type="dxa"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  <w:r w:rsidRPr="002152AE">
              <w:rPr>
                <w:rFonts w:hint="eastAsia"/>
              </w:rPr>
              <w:t>下午</w:t>
            </w:r>
          </w:p>
        </w:tc>
        <w:tc>
          <w:tcPr>
            <w:tcW w:w="5357" w:type="dxa"/>
            <w:vAlign w:val="center"/>
          </w:tcPr>
          <w:p w:rsidR="00155B22" w:rsidRPr="002152AE" w:rsidRDefault="00155B22" w:rsidP="00527644">
            <w:pPr>
              <w:rPr>
                <w:rFonts w:cs="Times New Roman"/>
              </w:rPr>
            </w:pPr>
            <w:r w:rsidRPr="002152AE">
              <w:rPr>
                <w:rFonts w:hint="eastAsia"/>
              </w:rPr>
              <w:t>结束仪式</w:t>
            </w:r>
          </w:p>
        </w:tc>
      </w:tr>
      <w:tr w:rsidR="00155B22" w:rsidRPr="002152AE">
        <w:trPr>
          <w:trHeight w:val="622"/>
        </w:trPr>
        <w:tc>
          <w:tcPr>
            <w:tcW w:w="2779" w:type="dxa"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</w:p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  <w:r w:rsidRPr="002152AE">
              <w:rPr>
                <w:rFonts w:hint="eastAsia"/>
              </w:rPr>
              <w:t>第十天</w:t>
            </w:r>
          </w:p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</w:p>
        </w:tc>
        <w:tc>
          <w:tcPr>
            <w:tcW w:w="1144" w:type="dxa"/>
            <w:vAlign w:val="center"/>
          </w:tcPr>
          <w:p w:rsidR="00155B22" w:rsidRPr="002152AE" w:rsidRDefault="00155B22" w:rsidP="00527644">
            <w:pPr>
              <w:jc w:val="center"/>
              <w:rPr>
                <w:rFonts w:cs="Times New Roman"/>
              </w:rPr>
            </w:pPr>
            <w:r w:rsidRPr="002152AE">
              <w:rPr>
                <w:rFonts w:hint="eastAsia"/>
              </w:rPr>
              <w:t>上午</w:t>
            </w:r>
          </w:p>
        </w:tc>
        <w:tc>
          <w:tcPr>
            <w:tcW w:w="5357" w:type="dxa"/>
            <w:vAlign w:val="center"/>
          </w:tcPr>
          <w:p w:rsidR="00155B22" w:rsidRPr="002152AE" w:rsidRDefault="00155B22" w:rsidP="00527644">
            <w:pPr>
              <w:rPr>
                <w:rFonts w:cs="Times New Roman"/>
              </w:rPr>
            </w:pPr>
            <w:r w:rsidRPr="002152AE">
              <w:rPr>
                <w:rFonts w:hint="eastAsia"/>
              </w:rPr>
              <w:t>搭乘航班返回国内</w:t>
            </w:r>
          </w:p>
        </w:tc>
      </w:tr>
    </w:tbl>
    <w:p w:rsidR="00155B22" w:rsidRPr="002152AE" w:rsidRDefault="00155B22">
      <w:pPr>
        <w:rPr>
          <w:rFonts w:cs="Times New Roman"/>
        </w:rPr>
      </w:pPr>
      <w:bookmarkStart w:id="0" w:name="_GoBack"/>
      <w:bookmarkEnd w:id="0"/>
    </w:p>
    <w:sectPr w:rsidR="00155B22" w:rsidRPr="002152AE" w:rsidSect="002E12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B22" w:rsidRDefault="00155B22" w:rsidP="007C340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155B22" w:rsidRDefault="00155B22" w:rsidP="007C340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B22" w:rsidRDefault="00155B22" w:rsidP="007C340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155B22" w:rsidRDefault="00155B22" w:rsidP="007C340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4F2A"/>
    <w:rsid w:val="000036C4"/>
    <w:rsid w:val="000204F1"/>
    <w:rsid w:val="00032100"/>
    <w:rsid w:val="0003402B"/>
    <w:rsid w:val="000500A1"/>
    <w:rsid w:val="00087D65"/>
    <w:rsid w:val="00092D9F"/>
    <w:rsid w:val="00093A2A"/>
    <w:rsid w:val="00096594"/>
    <w:rsid w:val="000A6888"/>
    <w:rsid w:val="000B4437"/>
    <w:rsid w:val="000B79C4"/>
    <w:rsid w:val="000C13E9"/>
    <w:rsid w:val="000F076F"/>
    <w:rsid w:val="000F6646"/>
    <w:rsid w:val="000F6CD4"/>
    <w:rsid w:val="001028F6"/>
    <w:rsid w:val="001379D7"/>
    <w:rsid w:val="00147215"/>
    <w:rsid w:val="0014790C"/>
    <w:rsid w:val="00155B22"/>
    <w:rsid w:val="00171914"/>
    <w:rsid w:val="001767AF"/>
    <w:rsid w:val="00185C46"/>
    <w:rsid w:val="00186775"/>
    <w:rsid w:val="001A57DD"/>
    <w:rsid w:val="001B4870"/>
    <w:rsid w:val="001B4BC3"/>
    <w:rsid w:val="001C3746"/>
    <w:rsid w:val="001F06BF"/>
    <w:rsid w:val="001F1830"/>
    <w:rsid w:val="002152AE"/>
    <w:rsid w:val="0022336A"/>
    <w:rsid w:val="00223988"/>
    <w:rsid w:val="00230C34"/>
    <w:rsid w:val="002310EC"/>
    <w:rsid w:val="002331DE"/>
    <w:rsid w:val="00243879"/>
    <w:rsid w:val="00245D2E"/>
    <w:rsid w:val="00250455"/>
    <w:rsid w:val="002533C8"/>
    <w:rsid w:val="002565AC"/>
    <w:rsid w:val="00257B72"/>
    <w:rsid w:val="00260BF9"/>
    <w:rsid w:val="00264744"/>
    <w:rsid w:val="00275E46"/>
    <w:rsid w:val="00283AD0"/>
    <w:rsid w:val="00283D08"/>
    <w:rsid w:val="00285346"/>
    <w:rsid w:val="00287F70"/>
    <w:rsid w:val="00296622"/>
    <w:rsid w:val="002A73A6"/>
    <w:rsid w:val="002B0655"/>
    <w:rsid w:val="002B0844"/>
    <w:rsid w:val="002D1865"/>
    <w:rsid w:val="002D42E8"/>
    <w:rsid w:val="002E126E"/>
    <w:rsid w:val="002E5311"/>
    <w:rsid w:val="002F0312"/>
    <w:rsid w:val="002F702C"/>
    <w:rsid w:val="00304828"/>
    <w:rsid w:val="00321E1A"/>
    <w:rsid w:val="00324AF3"/>
    <w:rsid w:val="00326382"/>
    <w:rsid w:val="00331573"/>
    <w:rsid w:val="00341E2B"/>
    <w:rsid w:val="0034567D"/>
    <w:rsid w:val="003469FE"/>
    <w:rsid w:val="0035079A"/>
    <w:rsid w:val="003723D5"/>
    <w:rsid w:val="003840F7"/>
    <w:rsid w:val="003845DE"/>
    <w:rsid w:val="0039796D"/>
    <w:rsid w:val="003A343B"/>
    <w:rsid w:val="003B7B89"/>
    <w:rsid w:val="003C2482"/>
    <w:rsid w:val="003C6F9A"/>
    <w:rsid w:val="003C7D66"/>
    <w:rsid w:val="003D34A4"/>
    <w:rsid w:val="003E798A"/>
    <w:rsid w:val="003F551A"/>
    <w:rsid w:val="003F6ED5"/>
    <w:rsid w:val="00410717"/>
    <w:rsid w:val="00425516"/>
    <w:rsid w:val="00425E4C"/>
    <w:rsid w:val="00446AC5"/>
    <w:rsid w:val="004519D5"/>
    <w:rsid w:val="00453915"/>
    <w:rsid w:val="00465705"/>
    <w:rsid w:val="004659FB"/>
    <w:rsid w:val="004771A0"/>
    <w:rsid w:val="00482EE4"/>
    <w:rsid w:val="00485B4C"/>
    <w:rsid w:val="0049376B"/>
    <w:rsid w:val="00496CC5"/>
    <w:rsid w:val="004A1E9F"/>
    <w:rsid w:val="004B6993"/>
    <w:rsid w:val="004C13E5"/>
    <w:rsid w:val="004C5A53"/>
    <w:rsid w:val="004C7EDB"/>
    <w:rsid w:val="004F0538"/>
    <w:rsid w:val="0051083F"/>
    <w:rsid w:val="00514F2A"/>
    <w:rsid w:val="00516349"/>
    <w:rsid w:val="00522B8B"/>
    <w:rsid w:val="005230F6"/>
    <w:rsid w:val="00527644"/>
    <w:rsid w:val="00533E4B"/>
    <w:rsid w:val="00535F2F"/>
    <w:rsid w:val="005523F1"/>
    <w:rsid w:val="00554008"/>
    <w:rsid w:val="005542A7"/>
    <w:rsid w:val="00562339"/>
    <w:rsid w:val="00565E1E"/>
    <w:rsid w:val="005668C6"/>
    <w:rsid w:val="0056761A"/>
    <w:rsid w:val="00580125"/>
    <w:rsid w:val="00587577"/>
    <w:rsid w:val="005A4A01"/>
    <w:rsid w:val="005B1811"/>
    <w:rsid w:val="005B1B8E"/>
    <w:rsid w:val="005C4766"/>
    <w:rsid w:val="005C6EA0"/>
    <w:rsid w:val="005D3922"/>
    <w:rsid w:val="005F1E5A"/>
    <w:rsid w:val="005F511B"/>
    <w:rsid w:val="005F6004"/>
    <w:rsid w:val="005F61E5"/>
    <w:rsid w:val="005F701E"/>
    <w:rsid w:val="00611DCF"/>
    <w:rsid w:val="00612E15"/>
    <w:rsid w:val="00616F07"/>
    <w:rsid w:val="006306F3"/>
    <w:rsid w:val="00630F01"/>
    <w:rsid w:val="00634D59"/>
    <w:rsid w:val="0064191A"/>
    <w:rsid w:val="00647C67"/>
    <w:rsid w:val="006523B8"/>
    <w:rsid w:val="00655CC3"/>
    <w:rsid w:val="00660326"/>
    <w:rsid w:val="00676DA0"/>
    <w:rsid w:val="00691F4D"/>
    <w:rsid w:val="006966CB"/>
    <w:rsid w:val="006B136C"/>
    <w:rsid w:val="006C7D80"/>
    <w:rsid w:val="006D1109"/>
    <w:rsid w:val="006D5B8D"/>
    <w:rsid w:val="006F1447"/>
    <w:rsid w:val="007042EB"/>
    <w:rsid w:val="00710855"/>
    <w:rsid w:val="00723EC8"/>
    <w:rsid w:val="007371FB"/>
    <w:rsid w:val="00744A23"/>
    <w:rsid w:val="00752022"/>
    <w:rsid w:val="00755C54"/>
    <w:rsid w:val="007564A6"/>
    <w:rsid w:val="00765EF7"/>
    <w:rsid w:val="007703B9"/>
    <w:rsid w:val="00786825"/>
    <w:rsid w:val="007919ED"/>
    <w:rsid w:val="007A7C08"/>
    <w:rsid w:val="007B36FD"/>
    <w:rsid w:val="007B650E"/>
    <w:rsid w:val="007C1255"/>
    <w:rsid w:val="007C340D"/>
    <w:rsid w:val="007F6789"/>
    <w:rsid w:val="007F7C58"/>
    <w:rsid w:val="00811107"/>
    <w:rsid w:val="0081270B"/>
    <w:rsid w:val="00833A2A"/>
    <w:rsid w:val="008414D7"/>
    <w:rsid w:val="008448F4"/>
    <w:rsid w:val="00851738"/>
    <w:rsid w:val="00854C2B"/>
    <w:rsid w:val="008607CB"/>
    <w:rsid w:val="00871B23"/>
    <w:rsid w:val="00875064"/>
    <w:rsid w:val="0087576A"/>
    <w:rsid w:val="0088289B"/>
    <w:rsid w:val="00891602"/>
    <w:rsid w:val="00891966"/>
    <w:rsid w:val="008A12A2"/>
    <w:rsid w:val="008A4A1B"/>
    <w:rsid w:val="008B2ED6"/>
    <w:rsid w:val="008B41A0"/>
    <w:rsid w:val="008C45CF"/>
    <w:rsid w:val="008D375D"/>
    <w:rsid w:val="008D58F5"/>
    <w:rsid w:val="008E12B1"/>
    <w:rsid w:val="008F5D89"/>
    <w:rsid w:val="00901439"/>
    <w:rsid w:val="00906A95"/>
    <w:rsid w:val="00910391"/>
    <w:rsid w:val="00916E60"/>
    <w:rsid w:val="00922AC4"/>
    <w:rsid w:val="00925B6D"/>
    <w:rsid w:val="00930BC2"/>
    <w:rsid w:val="00942924"/>
    <w:rsid w:val="009545C8"/>
    <w:rsid w:val="009728CF"/>
    <w:rsid w:val="00974977"/>
    <w:rsid w:val="00986956"/>
    <w:rsid w:val="00990E57"/>
    <w:rsid w:val="009A4B2F"/>
    <w:rsid w:val="009A604E"/>
    <w:rsid w:val="009B6179"/>
    <w:rsid w:val="009B740C"/>
    <w:rsid w:val="009C6F14"/>
    <w:rsid w:val="009D3AE8"/>
    <w:rsid w:val="009D7AAA"/>
    <w:rsid w:val="009E0597"/>
    <w:rsid w:val="009E5043"/>
    <w:rsid w:val="009F41CB"/>
    <w:rsid w:val="009F621B"/>
    <w:rsid w:val="00A10C1E"/>
    <w:rsid w:val="00A350EA"/>
    <w:rsid w:val="00A364A6"/>
    <w:rsid w:val="00A47489"/>
    <w:rsid w:val="00A5268C"/>
    <w:rsid w:val="00A54666"/>
    <w:rsid w:val="00A555EB"/>
    <w:rsid w:val="00A702C7"/>
    <w:rsid w:val="00A83DDD"/>
    <w:rsid w:val="00A859BB"/>
    <w:rsid w:val="00AB68E3"/>
    <w:rsid w:val="00AC2E44"/>
    <w:rsid w:val="00AE4058"/>
    <w:rsid w:val="00AE492D"/>
    <w:rsid w:val="00AF253F"/>
    <w:rsid w:val="00B004B0"/>
    <w:rsid w:val="00B15523"/>
    <w:rsid w:val="00B322C2"/>
    <w:rsid w:val="00B35058"/>
    <w:rsid w:val="00B504ED"/>
    <w:rsid w:val="00B5098C"/>
    <w:rsid w:val="00B544EE"/>
    <w:rsid w:val="00B5461F"/>
    <w:rsid w:val="00B57C29"/>
    <w:rsid w:val="00B60E40"/>
    <w:rsid w:val="00B64A89"/>
    <w:rsid w:val="00B82CD5"/>
    <w:rsid w:val="00B84A2F"/>
    <w:rsid w:val="00BA1AB3"/>
    <w:rsid w:val="00BA5C09"/>
    <w:rsid w:val="00BA727E"/>
    <w:rsid w:val="00BB3425"/>
    <w:rsid w:val="00BC5655"/>
    <w:rsid w:val="00BC622B"/>
    <w:rsid w:val="00BD01CA"/>
    <w:rsid w:val="00BD4021"/>
    <w:rsid w:val="00BE3ABB"/>
    <w:rsid w:val="00BE69D2"/>
    <w:rsid w:val="00BF0CAD"/>
    <w:rsid w:val="00C15192"/>
    <w:rsid w:val="00C3135C"/>
    <w:rsid w:val="00C3404F"/>
    <w:rsid w:val="00C34FC3"/>
    <w:rsid w:val="00C45348"/>
    <w:rsid w:val="00C51759"/>
    <w:rsid w:val="00C54BD2"/>
    <w:rsid w:val="00C60BEE"/>
    <w:rsid w:val="00C6521C"/>
    <w:rsid w:val="00C66EAC"/>
    <w:rsid w:val="00C67632"/>
    <w:rsid w:val="00C67BB4"/>
    <w:rsid w:val="00C752CD"/>
    <w:rsid w:val="00C91400"/>
    <w:rsid w:val="00C92A2D"/>
    <w:rsid w:val="00C976EF"/>
    <w:rsid w:val="00CB35C3"/>
    <w:rsid w:val="00CB525E"/>
    <w:rsid w:val="00CB5C66"/>
    <w:rsid w:val="00CF23B6"/>
    <w:rsid w:val="00D03D0C"/>
    <w:rsid w:val="00D11A4D"/>
    <w:rsid w:val="00D12A5A"/>
    <w:rsid w:val="00D153DA"/>
    <w:rsid w:val="00D2087E"/>
    <w:rsid w:val="00D236D1"/>
    <w:rsid w:val="00D42D84"/>
    <w:rsid w:val="00D70B59"/>
    <w:rsid w:val="00D72414"/>
    <w:rsid w:val="00D76C40"/>
    <w:rsid w:val="00D77218"/>
    <w:rsid w:val="00D87593"/>
    <w:rsid w:val="00D9194D"/>
    <w:rsid w:val="00D95A7C"/>
    <w:rsid w:val="00DA05B2"/>
    <w:rsid w:val="00DB1A20"/>
    <w:rsid w:val="00DD1CF7"/>
    <w:rsid w:val="00DD2D12"/>
    <w:rsid w:val="00DE60D2"/>
    <w:rsid w:val="00DF1702"/>
    <w:rsid w:val="00DF5A32"/>
    <w:rsid w:val="00E1011A"/>
    <w:rsid w:val="00E1288A"/>
    <w:rsid w:val="00E24F40"/>
    <w:rsid w:val="00E35BAA"/>
    <w:rsid w:val="00E3736B"/>
    <w:rsid w:val="00E55BB2"/>
    <w:rsid w:val="00E60C51"/>
    <w:rsid w:val="00E62DD2"/>
    <w:rsid w:val="00E64FA6"/>
    <w:rsid w:val="00E76243"/>
    <w:rsid w:val="00E9077A"/>
    <w:rsid w:val="00E94C43"/>
    <w:rsid w:val="00E97571"/>
    <w:rsid w:val="00EA2745"/>
    <w:rsid w:val="00EA34D5"/>
    <w:rsid w:val="00EA5CEA"/>
    <w:rsid w:val="00EE2F40"/>
    <w:rsid w:val="00EE2FF2"/>
    <w:rsid w:val="00EE6D73"/>
    <w:rsid w:val="00EF235D"/>
    <w:rsid w:val="00EF41EB"/>
    <w:rsid w:val="00F0127C"/>
    <w:rsid w:val="00F01828"/>
    <w:rsid w:val="00F03075"/>
    <w:rsid w:val="00F50B82"/>
    <w:rsid w:val="00F50F43"/>
    <w:rsid w:val="00F540E7"/>
    <w:rsid w:val="00F6553A"/>
    <w:rsid w:val="00F67286"/>
    <w:rsid w:val="00F72BD2"/>
    <w:rsid w:val="00F85B2D"/>
    <w:rsid w:val="00F87288"/>
    <w:rsid w:val="00F94D1D"/>
    <w:rsid w:val="00F96D86"/>
    <w:rsid w:val="00FA6532"/>
    <w:rsid w:val="00FB1EAA"/>
    <w:rsid w:val="00FB4EEE"/>
    <w:rsid w:val="00FC3E9B"/>
    <w:rsid w:val="00FD3DC5"/>
    <w:rsid w:val="00FD5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40D"/>
    <w:pPr>
      <w:widowControl w:val="0"/>
    </w:pPr>
    <w:rPr>
      <w:rFonts w:ascii="黑体" w:eastAsia="黑体" w:hAnsi="黑体" w:cs="黑体"/>
      <w:kern w:val="0"/>
      <w:sz w:val="2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34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Calibri"/>
      <w:kern w:val="2"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C340D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7C340D"/>
    <w:pPr>
      <w:tabs>
        <w:tab w:val="center" w:pos="4153"/>
        <w:tab w:val="right" w:pos="8306"/>
      </w:tabs>
      <w:snapToGrid w:val="0"/>
    </w:pPr>
    <w:rPr>
      <w:rFonts w:ascii="Calibri" w:eastAsia="宋体" w:hAnsi="Calibri" w:cs="Calibri"/>
      <w:kern w:val="2"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C34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71</Words>
  <Characters>406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NTKO</cp:lastModifiedBy>
  <cp:revision>3</cp:revision>
  <dcterms:created xsi:type="dcterms:W3CDTF">2017-03-17T02:51:00Z</dcterms:created>
  <dcterms:modified xsi:type="dcterms:W3CDTF">2017-03-20T06:57:00Z</dcterms:modified>
</cp:coreProperties>
</file>